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79" w:rsidRPr="00E2461B" w:rsidRDefault="00064879" w:rsidP="00AD00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Декабрь, 2016.</w:t>
      </w:r>
    </w:p>
    <w:p w:rsidR="00064879" w:rsidRPr="00E2461B" w:rsidRDefault="00064879" w:rsidP="00AD00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Пробный экзамен по математике</w:t>
      </w:r>
      <w:r>
        <w:rPr>
          <w:rFonts w:ascii="Times New Roman" w:hAnsi="Times New Roman" w:cs="Times New Roman"/>
          <w:sz w:val="28"/>
          <w:szCs w:val="28"/>
        </w:rPr>
        <w:t>, 9 класс.</w:t>
      </w:r>
    </w:p>
    <w:p w:rsidR="00064879" w:rsidRDefault="00064879" w:rsidP="00AD00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64879" w:rsidRPr="00E2461B" w:rsidRDefault="00064879" w:rsidP="00AD00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Пробный экзамен рассчитан на 90 минут. Содержит 20 заданий части 1. Задание 21 дополнительное, его можно не выполнять.  </w:t>
      </w: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работу на черновике. Внимательно проверьте.</w:t>
      </w: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на задания впишите в бланк ответов. Каждый знак (букву, цифру, запятую, знак «-» и т.д., пишите в отдельной клетке) </w:t>
      </w: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461B">
        <w:rPr>
          <w:rFonts w:ascii="Times New Roman" w:hAnsi="Times New Roman" w:cs="Times New Roman"/>
          <w:sz w:val="24"/>
          <w:szCs w:val="24"/>
        </w:rPr>
        <w:t>При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нии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ний 2, 3, 8, 14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бе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один из четырёх пред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га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мых ва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ан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тов ответа.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ве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том на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ния 1, 4—7, 9—13, 15—20 яв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ся целое число или ко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неч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ная десятичная дробь. Дроб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ную часть от целой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ляй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запятой. Еди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цы измерений пи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сать не нужно. </w:t>
      </w: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21 (на дополнительную оценку) приведите полное решение в бланке ответов.</w:t>
      </w:r>
    </w:p>
    <w:p w:rsidR="00064879" w:rsidRDefault="00064879" w:rsidP="00AD0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Черновик сдайте вместе с работой.</w:t>
      </w:r>
    </w:p>
    <w:p w:rsidR="00064879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зна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0" o:spid="_x0000_i1025" type="#_x0000_t75" alt="http://sdamgia.ru/formula/2b/2b3ce05f79b76902422f0a6fee46e7dcp.png" style="width:82.5pt;height:27.75pt;visibility:visible">
            <v:imagedata r:id="rId4" o:title="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пря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мой 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число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9" o:spid="_x0000_i1026" type="#_x0000_t75" alt="http://sdamgia.ru/formula/9f/9fbcccf456ef61f9ea007c417297911dp.png" style="width:8.25pt;height:6.75pt;visibility:visible">
            <v:imagedata r:id="rId5" o:title=""/>
          </v:shape>
        </w:pic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8" o:spid="_x0000_i1027" type="#_x0000_t75" alt="http://sdamgia.ru/get_file?id=6231" style="width:236.25pt;height:27.75pt;visibility:visible">
            <v:imagedata r:id="rId6" o:title="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 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воз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числа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7" o:spid="_x0000_i1028" type="#_x0000_t75" alt="http://sdamgia.ru/formula/f9/f95560ed7aeca7246794e0684faa4d59p.png" style="width:58.5pt;height:27pt;visibility:visible">
            <v:imagedata r:id="rId7" o:title=""/>
          </v:shape>
        </w:pic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FF1854" w:rsidRDefault="00064879" w:rsidP="00512326">
      <w:pPr>
        <w:tabs>
          <w:tab w:val="left" w:pos="3270"/>
          <w:tab w:val="left" w:pos="5820"/>
          <w:tab w:val="left" w:pos="6525"/>
          <w:tab w:val="left" w:pos="829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6" o:spid="_x0000_i1029" type="#_x0000_t75" alt="http://sdamgia.ru/formula/b4/b4b39b27fc32bd8e89f8b96acd5e411ap.png" style="width:51pt;height:26.25pt;visibility:visible">
            <v:imagedata r:id="rId8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5" o:spid="_x0000_i1030" type="#_x0000_t75" alt="http://sdamgia.ru/formula/06/064634642dc021db91d0fcd285f98e51p.png" style="width:54.75pt;height:26.25pt;visibility:visible">
            <v:imagedata r:id="rId9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4" o:spid="_x0000_i1031" type="#_x0000_t75" alt="http://sdamgia.ru/formula/bd/bd1f3683a3614720bb4583866d04bd03p.png" style="width:54.75pt;height:26.25pt;visibility:visible">
            <v:imagedata r:id="rId10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3" o:spid="_x0000_i1032" type="#_x0000_t75" alt="http://sdamgia.ru/formula/87/879ee77c4f695b4c74240e110592af30p.png" style="width:54.75pt;height:26.25pt;visibility:visible">
            <v:imagedata r:id="rId11" o:title=""/>
          </v:shape>
        </w:pict>
      </w:r>
    </w:p>
    <w:p w:rsidR="00064879" w:rsidRPr="002738E1" w:rsidRDefault="00064879" w:rsidP="00512326">
      <w:pPr>
        <w:tabs>
          <w:tab w:val="left" w:pos="3270"/>
          <w:tab w:val="left" w:pos="5820"/>
          <w:tab w:val="left" w:pos="6525"/>
          <w:tab w:val="left" w:pos="829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яв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чис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лом?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FF1854" w:rsidRDefault="00064879" w:rsidP="00512326">
      <w:pPr>
        <w:tabs>
          <w:tab w:val="left" w:pos="2625"/>
          <w:tab w:val="center" w:pos="5420"/>
          <w:tab w:val="left" w:pos="762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2" o:spid="_x0000_i1033" type="#_x0000_t75" alt="http://sdamgia.ru/formula/c5/c59d07d5ae2ad4e52a646f4e587c2abdp.png" style="width:29.25pt;height:30pt;visibility:visible">
            <v:imagedata r:id="rId12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1" o:spid="_x0000_i1034" type="#_x0000_t75" alt="http://sdamgia.ru/formula/8c/8ce55dfd6a79b7140f6cc6c1a5902e1dp.png" style="width:26.25pt;height:16.5pt;visibility:visible">
            <v:imagedata r:id="rId13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0" o:spid="_x0000_i1035" type="#_x0000_t75" alt="http://sdamgia.ru/formula/b0/b053a7c9e8c0cb321e95b9dae692ed4ep.png" style="width:43.5pt;height:15pt;visibility:visible">
            <v:imagedata r:id="rId14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9" o:spid="_x0000_i1036" type="#_x0000_t75" alt="http://sdamgia.ru/formula/b5/b58698b35f07aa49a651564bcfc735a9p.png" style="width:21pt;height:30pt;visibility:visible">
            <v:imagedata r:id="rId15" o:title=""/>
          </v:shape>
        </w:pict>
      </w:r>
    </w:p>
    <w:p w:rsidR="00064879" w:rsidRPr="002738E1" w:rsidRDefault="00064879" w:rsidP="00512326">
      <w:pPr>
        <w:tabs>
          <w:tab w:val="left" w:pos="2625"/>
          <w:tab w:val="center" w:pos="5420"/>
          <w:tab w:val="left" w:pos="762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корни урав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8" o:spid="_x0000_i1037" type="#_x0000_t75" alt="http://sdamgia.ru/formula/c3/c3406aff5a76f6e284cb0802473994c9p.png" style="width:68.25pt;height:15pt;visibility:visible">
            <v:imagedata r:id="rId16" o:title=""/>
          </v:shape>
        </w:pict>
      </w:r>
    </w:p>
    <w:p w:rsidR="00064879" w:rsidRPr="00FF1854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кор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ней не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сколь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ко, за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их через точку с за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пя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той в по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ке воз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рас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гра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функ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ций и фор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ми,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рые их за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7" o:spid="_x0000_i1038" type="#_x0000_t75" alt="http://sdamgia.ru/get_file?id=43" style="width:373.5pt;height:108pt;visibility:visible">
            <v:imagedata r:id="rId17" o:title=""/>
          </v:shape>
        </w:pic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1)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6" o:spid="_x0000_i1039" type="#_x0000_t75" alt="http://sdamgia.ru/formula/af/afd151c057a4aa7a3fd15b462c7f590dp.png" style="width:36pt;height:26.25pt;visibility:visible">
            <v:imagedata r:id="rId18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5" o:spid="_x0000_i1040" type="#_x0000_t75" alt="http://sdamgia.ru/formula/10/10cc3f89a72a4f1b17a121d084536b11p.png" style="width:48pt;height:15pt;visibility:visible">
            <v:imagedata r:id="rId19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4" o:spid="_x0000_i1041" type="#_x0000_t75" alt="http://sdamgia.ru/formula/f4/f45ac537fcd892f402ac37be891884c3p.png" style="width:49.5pt;height:11.25pt;visibility:visible">
            <v:imagedata r:id="rId20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3" o:spid="_x0000_i1042" type="#_x0000_t75" alt="http://sdamgia.ru/formula/57/570201776491d89a9559514065e192fep.png" style="width:34.5pt;height:12.75pt;visibility:visible">
            <v:imagedata r:id="rId21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в виде по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сле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сти цифр без про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лов и за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пя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тых в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зан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 по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ке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00"/>
        <w:gridCol w:w="300"/>
        <w:gridCol w:w="300"/>
      </w:tblGrid>
      <w:tr w:rsidR="00064879" w:rsidRPr="00821E7F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064879" w:rsidRPr="00821E7F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64879" w:rsidRPr="002738E1" w:rsidRDefault="00064879" w:rsidP="002738E1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8E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64879" w:rsidRPr="006903BA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03B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t>Упро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сти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те вы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ние   </w:t>
      </w:r>
      <w:r w:rsidRPr="006903BA">
        <w:rPr>
          <w:rFonts w:ascii="Times New Roman" w:hAnsi="Times New Roman" w:cs="Times New Roman"/>
          <w:sz w:val="24"/>
          <w:szCs w:val="24"/>
        </w:rPr>
        <w:pict>
          <v:shape id="_x0000_i1043" type="#_x0000_t75" alt="" style="width:90pt;height:15pt">
            <v:imagedata r:id="rId22" r:href="rId23"/>
          </v:shape>
        </w:pic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t>   и най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ди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те его зна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ние при   </w:t>
      </w:r>
      <w:r w:rsidRPr="006903BA">
        <w:rPr>
          <w:rFonts w:ascii="Times New Roman" w:hAnsi="Times New Roman" w:cs="Times New Roman"/>
          <w:sz w:val="24"/>
          <w:szCs w:val="24"/>
        </w:rPr>
        <w:pict>
          <v:shape id="_x0000_i1044" type="#_x0000_t75" alt="" style="width:34.5pt;height:9.75pt">
            <v:imagedata r:id="rId24" r:href="rId25"/>
          </v:shape>
        </w:pic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t>. В ответ за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те по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6903BA">
        <w:rPr>
          <w:rFonts w:ascii="Times New Roman" w:hAnsi="Times New Roman" w:cs="Times New Roman"/>
          <w:color w:val="000000"/>
          <w:sz w:val="24"/>
          <w:szCs w:val="24"/>
        </w:rPr>
        <w:softHyphen/>
        <w:t>ное число.</w:t>
      </w:r>
    </w:p>
    <w:p w:rsidR="00064879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1" o:spid="_x0000_i1045" type="#_x0000_t75" alt="http://sdamgia.ru/formula/7e/7e762bc282ef65ece479d558e506516bp.png" style="width:66pt;height:30.75pt;visibility:visible">
            <v:imagedata r:id="rId26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его зна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при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0" o:spid="_x0000_i1046" type="#_x0000_t75" alt="http://sdamgia.ru/formula/21/21f7d28ead0c128bf7036c48de5ec1cdp.png" style="width:71.25pt;height:11.25pt;visibility:visible">
            <v:imagedata r:id="rId27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 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зна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9" o:spid="_x0000_i1047" type="#_x0000_t75" alt="http://sdamgia.ru/formula/97/971f57fa25685101ae7a6b44eb295e59p.png" style="width:105.75pt;height:12pt;visibility:visible">
            <v:imagedata r:id="rId28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опре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на каком ри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мно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 его 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2738E1" w:rsidRDefault="00064879" w:rsidP="002738E1">
      <w:pPr>
        <w:spacing w:after="0" w:line="240" w:lineRule="auto"/>
        <w:ind w:firstLine="375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7" o:spid="_x0000_s1026" type="#_x0000_t75" alt="http://sdamgia.ru/get_file?id=4438" style="position:absolute;left:0;text-align:left;margin-left:426.75pt;margin-top:89.1pt;width:94.5pt;height:93pt;z-index:-251658240;visibility:visible" wrapcoords="-171 0 -171 21426 21600 21426 21600 0 -171 0">
            <v:imagedata r:id="rId29" o:title=""/>
            <w10:wrap type="tight"/>
          </v:shape>
        </w:pic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8" o:spid="_x0000_i1048" type="#_x0000_t75" alt="http://sdamgia.ru/get_file?id=5949" style="width:452.25pt;height:89.25pt;visibility:visible">
            <v:imagedata r:id="rId30" o:title="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угол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равен 90°,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 20, tg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 0,5.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BC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Точка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центр окруж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сти, </w:t>
      </w:r>
      <w:r w:rsidRPr="002738E1">
        <w:rPr>
          <w:rFonts w:ascii="Cambria Math" w:hAnsi="Cambria Math" w:cs="Cambria Math"/>
          <w:color w:val="000000"/>
          <w:sz w:val="24"/>
          <w:szCs w:val="24"/>
          <w:lang w:eastAsia="ru-RU"/>
        </w:rPr>
        <w:t>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ACB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 24° (см. ри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нок).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угла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AOB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(в гра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сах).</w:t>
      </w: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ус круга равен 1.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его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щадь,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ную на 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6" o:spid="_x0000_s1027" type="#_x0000_t75" alt="http://sdamgia.ru/get_file?id=6796" style="position:absolute;left:0;text-align:left;margin-left:18.75pt;margin-top:6.25pt;width:184.5pt;height:73.65pt;z-index:-251657216;visibility:visible" wrapcoords="-88 0 -88 21380 21600 21380 21600 0 -88 0">
            <v:imagedata r:id="rId31" o:title=""/>
            <w10:wrap type="tight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ции, изоб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ражённой на ри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2738E1" w:rsidRDefault="00064879" w:rsidP="00512326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 вер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утвер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ний. 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Любые три пря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мые имеют не более одной общей точки.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Если угол равен 120°, то смеж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с ним равен 120°.</w:t>
      </w:r>
    </w:p>
    <w:p w:rsidR="00064879" w:rsidRPr="002738E1" w:rsidRDefault="00064879" w:rsidP="00512326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Если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от точки до пря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мой боль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3, то и длина любой 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клон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ной, про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ведённой из дан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точки к пря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мой, боль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3. </w:t>
      </w:r>
    </w:p>
    <w:p w:rsidR="00064879" w:rsidRPr="00FF1854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утвер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жде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ний не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сколь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ко, за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их через точку с за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пя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той в по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ке воз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рас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таб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 пред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вые став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на 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 в Москве с 1 ян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ря 2013 года.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6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0"/>
        <w:gridCol w:w="3150"/>
      </w:tblGrid>
      <w:tr w:rsidR="00064879" w:rsidRPr="00821E7F">
        <w:tc>
          <w:tcPr>
            <w:tcW w:w="2500" w:type="pct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Мощ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ав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</w:p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(в л. с.)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став</w:t>
            </w: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(в руб. за л. с. в год)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70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64879" w:rsidRPr="00821E7F">
        <w:trPr>
          <w:trHeight w:val="210"/>
        </w:trPr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71—100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101—125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126—150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151—175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176—200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201—225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226—250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064879" w:rsidRPr="00821E7F"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250</w:t>
            </w:r>
          </w:p>
        </w:tc>
        <w:tc>
          <w:tcPr>
            <w:tcW w:w="0" w:type="auto"/>
          </w:tcPr>
          <w:p w:rsidR="00064879" w:rsidRPr="00821E7F" w:rsidRDefault="00064879" w:rsidP="00821E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E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</w:tbl>
    <w:p w:rsidR="00064879" w:rsidRPr="002738E1" w:rsidRDefault="00064879" w:rsidP="00FF18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Сколь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руб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лей дол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 за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пла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тить вла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лец 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 мощ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стью 219 л. с. в 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 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 за один год?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064879" w:rsidRDefault="00064879" w:rsidP="00FF18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1) 14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235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75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bookmarkStart w:id="0" w:name="_GoBack"/>
      <w:bookmarkEnd w:id="0"/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65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16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425</w:t>
      </w:r>
    </w:p>
    <w:p w:rsidR="00064879" w:rsidRPr="002738E1" w:rsidRDefault="00064879" w:rsidP="00512326">
      <w:pPr>
        <w:tabs>
          <w:tab w:val="left" w:pos="2805"/>
          <w:tab w:val="center" w:pos="5420"/>
          <w:tab w:val="left" w:pos="751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5" o:spid="_x0000_s1028" type="#_x0000_t75" alt="http://sdamgia.ru/docs/DE0E276E497AB3784C3FC4CC20248DC0/questions/G13.demo.22/innerimg0.gif" style="position:absolute;left:0;text-align:left;margin-left:129.75pt;margin-top:11.15pt;width:393.75pt;height:242.25pt;z-index:251660288;visibility:visible">
            <v:imagedata r:id="rId32" o:title=""/>
            <w10:wrap type="square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гра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за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ат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сфер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дав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(в мил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 ртут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стол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ба) от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ты мест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 над уров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нем моря (в ки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рах). На сколь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мил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 ртут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стол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 ат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сфер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дав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на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Эве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 ниже ат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сфер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дав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на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Эль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бру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са?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штаб карты 1:100 000. Чему равно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между 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A и B (в км), если на карте оно 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2 см?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век 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стом 1,7 м стоит на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8 шагов от стол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ба, на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ром висит фо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нарь. Тень 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равна 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рем шагам. На какой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(в 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рах)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 фо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нарь?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4" o:spid="_x0000_i1049" type="#_x0000_t75" alt="http://sdamgia.ru/get_file?id=3418" style="width:111pt;height:73.5pt;visibility:visible">
            <v:imagedata r:id="rId33" o:title="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Какая из сле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кру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вых диа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грамм 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дей оке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нов в Ми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вом Оке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не, если Тихий Океан за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около 48% всего Ми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Оке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на, Ат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— 26%, Ин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— 21% и Се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тый — 5%?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4879" w:rsidRPr="002738E1" w:rsidRDefault="00064879" w:rsidP="002738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3" o:spid="_x0000_i1050" type="#_x0000_t75" alt="http://sdamgia.ru/get_file?id=6071" style="width:480pt;height:127.5pt;visibility:visible">
            <v:imagedata r:id="rId34" o:title=""/>
          </v:shape>
        </w:pic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Иг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ную кость бро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 два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жды.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того, что наи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шее из двух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ших чисел равно 2.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2" o:spid="_x0000_i1051" type="#_x0000_t75" alt="http://sdamgia.ru/formula/6a/6a3312241f749557fce5fcad1479f1b1p.png" style="width:39pt;height:15pt;visibility:visible">
            <v:imagedata r:id="rId35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можно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лить по фор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1" o:spid="_x0000_i1052" type="#_x0000_t75" alt="http://sdamgia.ru/formula/5e/5e4baaded7fda46c7710e24609fe7371p.png" style="width:40.5pt;height:27pt;visibility:visible">
            <v:imagedata r:id="rId36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0" o:spid="_x0000_i1053" type="#_x0000_t75" alt="http://sdamgia.ru/formula/0c/0cc175b9c0f1b6a831c399e269772661p.png" style="width:5.25pt;height:6pt;visibility:visible">
            <v:imagedata r:id="rId37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 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ка,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9" o:spid="_x0000_i1054" type="#_x0000_t75" alt="http://sdamgia.ru/formula/25/2510c39011c5be704182423e3a695e91p.png" style="width:5.25pt;height:9.75pt;visibility:visible">
            <v:imagedata r:id="rId38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та, про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к этой 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 (в 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рах). Поль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ясь этой фор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лой,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8" o:spid="_x0000_i1055" type="#_x0000_t75" alt="http://sdamgia.ru/formula/c1/c15c49a8f55a3dd0da7c8eda0e7485f9p.png" style="width:5.25pt;height:6pt;visibility:visible">
            <v:imagedata r:id="rId39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если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равна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7" o:spid="_x0000_i1056" type="#_x0000_t75" alt="http://sdamgia.ru/formula/6d/6d838e01df445fe60cf1a84c046eef4cp.png" style="width:27.75pt;height:15pt;visibility:visible">
            <v:imagedata r:id="rId40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 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6" o:spid="_x0000_i1057" type="#_x0000_t75" alt="http://sdamgia.ru/formula/25/2510c39011c5be704182423e3a695e91p.png" style="width:5.25pt;height:9.75pt;visibility:visible">
            <v:imagedata r:id="rId38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равна 14 м.</w:t>
      </w: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b/>
          <w:bCs/>
          <w:color w:val="000000"/>
          <w:sz w:val="24"/>
          <w:szCs w:val="24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Style w:val="apple-converted-space"/>
          <w:color w:val="000000"/>
          <w:sz w:val="24"/>
          <w:szCs w:val="24"/>
        </w:rPr>
      </w:pPr>
      <w:r w:rsidRPr="00FF1854">
        <w:rPr>
          <w:b/>
          <w:bCs/>
          <w:color w:val="000000"/>
          <w:sz w:val="24"/>
          <w:szCs w:val="24"/>
        </w:rPr>
        <w:t>21.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те си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сте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му урав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не</w:t>
      </w:r>
      <w:r w:rsidRPr="00FF1854">
        <w:rPr>
          <w:rFonts w:ascii="Times New Roman" w:hAnsi="Times New Roman" w:cs="Times New Roman"/>
          <w:color w:val="000000"/>
          <w:sz w:val="24"/>
          <w:szCs w:val="24"/>
        </w:rPr>
        <w:softHyphen/>
        <w:t>ний</w:t>
      </w:r>
      <w:r w:rsidRPr="00FF1854">
        <w:rPr>
          <w:color w:val="000000"/>
          <w:sz w:val="24"/>
          <w:szCs w:val="24"/>
        </w:rPr>
        <w:t> </w:t>
      </w:r>
      <w:r w:rsidRPr="00FF1854">
        <w:rPr>
          <w:rStyle w:val="apple-converted-space"/>
          <w:color w:val="000000"/>
          <w:sz w:val="24"/>
          <w:szCs w:val="24"/>
        </w:rPr>
        <w:t> </w:t>
      </w:r>
      <w:r w:rsidRPr="00821E7F">
        <w:rPr>
          <w:noProof/>
          <w:sz w:val="24"/>
          <w:szCs w:val="24"/>
          <w:lang w:eastAsia="ru-RU"/>
        </w:rPr>
        <w:pict>
          <v:shape id="Рисунок 41" o:spid="_x0000_i1058" type="#_x0000_t75" alt="http://sdamgia.ru/formula/90/9036a91838716ff808f5f8769604a9b6p.png" style="width:66pt;height:36pt;visibility:visible">
            <v:imagedata r:id="rId41" o:title=""/>
          </v:shape>
        </w:pict>
      </w: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Style w:val="apple-converted-space"/>
          <w:color w:val="000000"/>
          <w:sz w:val="24"/>
          <w:szCs w:val="24"/>
        </w:rPr>
      </w:pPr>
    </w:p>
    <w:p w:rsidR="00064879" w:rsidRPr="00FF1854" w:rsidRDefault="00064879" w:rsidP="002738E1">
      <w:pPr>
        <w:spacing w:after="0" w:line="240" w:lineRule="auto"/>
        <w:ind w:firstLine="375"/>
        <w:jc w:val="both"/>
        <w:rPr>
          <w:rStyle w:val="apple-converted-space"/>
          <w:color w:val="000000"/>
          <w:sz w:val="24"/>
          <w:szCs w:val="24"/>
        </w:rPr>
      </w:pP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 двух 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 од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нав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чу друг другу 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лись два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ста. Про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ехав не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рую часть пути, пер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вый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дист сде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лал оста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 на 40 минут, а затем про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жил дви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до встре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 со вто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рым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стом.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между 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92 км, ско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рость пер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 равна 30 км/ч, ско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рость вто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— 12 км/ч. Опре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рас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от 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да, из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ехал вто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рой ве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дист, до места встре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гра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фик функ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5" o:spid="_x0000_i1059" type="#_x0000_t75" alt="http://sdamgia.ru/formula/b0/b02e87a2b6ab7207ef078994ea9dd339p.png" style="width:92.25pt;height:12pt;visibility:visible">
            <v:imagedata r:id="rId42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най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все зна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" o:spid="_x0000_i1060" type="#_x0000_t75" alt="http://sdamgia.ru/formula/9a/9a2e3983721474f18eaedbc0594dfa18p.png" style="width:7.5pt;height:10.5pt;visibility:visible">
            <v:imagedata r:id="rId43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рых пря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мая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" o:spid="_x0000_i1061" type="#_x0000_t75" alt="http://sdamgia.ru/formula/91/918df3156cbba0eebd41550a7ff1d2c3p.png" style="width:30pt;height:11.25pt;visibility:visible">
            <v:imagedata r:id="rId44" o:title=""/>
          </v:shape>
        </w:pic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имеет с гра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ком дан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функ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 ровно одну общую точку.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24. 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" o:spid="_x0000_i1062" type="#_x0000_t75" alt="http://sdamgia.ru/get_file?id=4468" style="width:129.75pt;height:78.75pt;visibility:visible">
            <v:imagedata r:id="rId45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ромба равна 60, а ост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рый угол равен 60° . Вы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 ромба, опу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из вер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ту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угла, делит сто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на два 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рез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ка. 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 длины этих 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рез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ков?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ABCD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BD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в точке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что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па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ABCD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 раза боль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пло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 тре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F18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38E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BMC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879" w:rsidRPr="002738E1" w:rsidRDefault="00064879" w:rsidP="002738E1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738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26. </w:t>
      </w:r>
      <w:r w:rsidRPr="00821E7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" o:spid="_x0000_i1063" type="#_x0000_t75" alt="http://sdamgia.ru/get_file?id=4404" style="width:161.25pt;height:118.5pt;visibility:visible">
            <v:imagedata r:id="rId46" o:title=""/>
          </v:shape>
        </w:pic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ри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ражён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дец с «жу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равлём».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кое плечо имеет длину 2 м, а длин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плечо — 6 м. На сколь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 опу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конец длин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плеча, когда конец 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под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2738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на</w:t>
      </w:r>
    </w:p>
    <w:p w:rsidR="00064879" w:rsidRPr="00FF1854" w:rsidRDefault="00064879">
      <w:pPr>
        <w:rPr>
          <w:sz w:val="24"/>
          <w:szCs w:val="24"/>
        </w:rPr>
      </w:pPr>
    </w:p>
    <w:sectPr w:rsidR="00064879" w:rsidRPr="00FF1854" w:rsidSect="002738E1">
      <w:pgSz w:w="11906" w:h="16838"/>
      <w:pgMar w:top="680" w:right="720" w:bottom="6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F82"/>
    <w:rsid w:val="00010A7D"/>
    <w:rsid w:val="00064879"/>
    <w:rsid w:val="00224F82"/>
    <w:rsid w:val="002738E1"/>
    <w:rsid w:val="00397371"/>
    <w:rsid w:val="00512326"/>
    <w:rsid w:val="006901A7"/>
    <w:rsid w:val="006903BA"/>
    <w:rsid w:val="00821E7F"/>
    <w:rsid w:val="00AD0009"/>
    <w:rsid w:val="00BB5DFC"/>
    <w:rsid w:val="00E2461B"/>
    <w:rsid w:val="00FF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1A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738E1"/>
  </w:style>
  <w:style w:type="paragraph" w:customStyle="1" w:styleId="leftmargin">
    <w:name w:val="left_margin"/>
    <w:basedOn w:val="Normal"/>
    <w:uiPriority w:val="99"/>
    <w:rsid w:val="00273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273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73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38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12326"/>
    <w:pPr>
      <w:ind w:left="720"/>
    </w:pPr>
  </w:style>
  <w:style w:type="table" w:styleId="TableGrid">
    <w:name w:val="Table Grid"/>
    <w:basedOn w:val="TableNormal"/>
    <w:uiPriority w:val="99"/>
    <w:rsid w:val="005123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7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5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5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http://sdamgia.ru/formula/f8/f836be878c290d77b060bdcaf6b3e25dp.png" TargetMode="External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http://sdamgia.ru/formula/e6/e64b511d9d296cf1a07913436d5639cep.png" TargetMode="External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4</Pages>
  <Words>891</Words>
  <Characters>5085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GNGud</dc:creator>
  <cp:keywords/>
  <dc:description/>
  <cp:lastModifiedBy>завуч</cp:lastModifiedBy>
  <cp:revision>5</cp:revision>
  <dcterms:created xsi:type="dcterms:W3CDTF">2015-12-16T00:39:00Z</dcterms:created>
  <dcterms:modified xsi:type="dcterms:W3CDTF">2015-12-16T07:36:00Z</dcterms:modified>
</cp:coreProperties>
</file>